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EE6579"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8E2400" w:rsidP="00957FDA">
                          <w:pPr>
                            <w:jc w:val="center"/>
                          </w:pPr>
                          <w:r w:rsidRPr="008E2400">
                            <w:rPr>
                              <w:rStyle w:val="Style2"/>
                            </w:rPr>
                            <w:t>DIDA-DAF-CM-20</w:t>
                          </w:r>
                          <w:r w:rsidR="00CC7C1F">
                            <w:rPr>
                              <w:rStyle w:val="Style2"/>
                            </w:rPr>
                            <w:t>20</w:t>
                          </w:r>
                          <w:r w:rsidR="00EE6579">
                            <w:rPr>
                              <w:rStyle w:val="Style2"/>
                            </w:rPr>
                            <w:t>-0012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MX" w:eastAsia="es-MX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EE657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713DCD">
                        <w:rPr>
                          <w:rStyle w:val="Style6"/>
                        </w:rPr>
                        <w:t xml:space="preserve">Dirección </w:t>
                      </w:r>
                      <w:r>
                        <w:rPr>
                          <w:rStyle w:val="Style6"/>
                        </w:rPr>
                        <w:t xml:space="preserve">General </w:t>
                      </w:r>
                      <w:r w:rsidR="00713DCD">
                        <w:rPr>
                          <w:rStyle w:val="Style6"/>
                        </w:rPr>
                        <w:t xml:space="preserve">de Información y Defensa de los Afiliados 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EE6579" w:rsidP="00535962">
      <w:bookmarkStart w:id="0" w:name="_GoBack"/>
      <w:bookmarkEnd w:id="0"/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EE657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EE657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EE6579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37246F" w:rsidRDefault="00417AB0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 w:rsidRPr="00417AB0">
        <w:t>N</w:t>
      </w:r>
      <w:r w:rsidR="007B4164">
        <w:rPr>
          <w:rFonts w:ascii="Arial Bold" w:hAnsi="Arial Bold"/>
          <w:b/>
          <w:caps/>
          <w:sz w:val="20"/>
        </w:rPr>
        <w:t>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417AB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067724" w:rsidTr="009371B4">
        <w:trPr>
          <w:trHeight w:val="368"/>
          <w:jc w:val="center"/>
        </w:trPr>
        <w:tc>
          <w:tcPr>
            <w:tcW w:w="699" w:type="dxa"/>
            <w:vMerge w:val="restart"/>
          </w:tcPr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190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296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246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067724" w:rsidTr="00417AB0">
        <w:trPr>
          <w:trHeight w:val="394"/>
          <w:jc w:val="center"/>
        </w:trPr>
        <w:tc>
          <w:tcPr>
            <w:tcW w:w="699" w:type="dxa"/>
            <w:vMerge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067724" w:rsidRDefault="00067724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067724" w:rsidRDefault="00067724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067724" w:rsidRDefault="00067724" w:rsidP="00BB657B">
            <w:pPr>
              <w:spacing w:after="0" w:line="240" w:lineRule="auto"/>
            </w:pPr>
          </w:p>
        </w:tc>
      </w:tr>
      <w:tr w:rsidR="00CC7C1F" w:rsidTr="00417AB0">
        <w:trPr>
          <w:trHeight w:val="394"/>
          <w:jc w:val="center"/>
        </w:trPr>
        <w:tc>
          <w:tcPr>
            <w:tcW w:w="699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C7C1F" w:rsidRDefault="00CC7C1F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C7C1F" w:rsidRDefault="00CC7C1F" w:rsidP="00BB657B">
            <w:pPr>
              <w:spacing w:after="0" w:line="240" w:lineRule="auto"/>
            </w:pPr>
          </w:p>
        </w:tc>
      </w:tr>
      <w:tr w:rsidR="00CC7C1F" w:rsidTr="00417AB0">
        <w:trPr>
          <w:trHeight w:val="394"/>
          <w:jc w:val="center"/>
        </w:trPr>
        <w:tc>
          <w:tcPr>
            <w:tcW w:w="699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C7C1F" w:rsidRDefault="00CC7C1F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C7C1F" w:rsidRDefault="00CC7C1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C7C1F" w:rsidRDefault="00CC7C1F" w:rsidP="00BB657B">
            <w:pPr>
              <w:spacing w:after="0" w:line="240" w:lineRule="auto"/>
            </w:pPr>
          </w:p>
        </w:tc>
      </w:tr>
      <w:tr w:rsidR="00837B7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37B70" w:rsidRPr="00837B70" w:rsidRDefault="00837B70" w:rsidP="00837B70"/>
          <w:p w:rsidR="00837B70" w:rsidRPr="00837B70" w:rsidRDefault="00837B70" w:rsidP="00837B70">
            <w:r w:rsidRPr="00837B70">
              <w:t>VALOR  TOTAL DE LA OFERTA: ………………………………………..……… RD$</w:t>
            </w:r>
          </w:p>
          <w:p w:rsidR="00837B70" w:rsidRPr="00837B70" w:rsidRDefault="00837B70" w:rsidP="00837B70">
            <w:r w:rsidRPr="00837B70">
              <w:t>Valor total de la oferta en letras:………………………………………………………………………………………………………………………………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EE6579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EE6579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EE657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43502"/>
    <w:rsid w:val="00067724"/>
    <w:rsid w:val="001007E7"/>
    <w:rsid w:val="001020C0"/>
    <w:rsid w:val="00123B8D"/>
    <w:rsid w:val="00124953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3E55D0"/>
    <w:rsid w:val="00403697"/>
    <w:rsid w:val="00417AB0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D0556"/>
    <w:rsid w:val="00713DCD"/>
    <w:rsid w:val="007214BE"/>
    <w:rsid w:val="00780880"/>
    <w:rsid w:val="007B4164"/>
    <w:rsid w:val="007B6F6F"/>
    <w:rsid w:val="007C75A2"/>
    <w:rsid w:val="00810515"/>
    <w:rsid w:val="0083342F"/>
    <w:rsid w:val="00837B70"/>
    <w:rsid w:val="00854B4F"/>
    <w:rsid w:val="008B3AE5"/>
    <w:rsid w:val="008E2400"/>
    <w:rsid w:val="009002B4"/>
    <w:rsid w:val="009371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71058"/>
    <w:rsid w:val="00CA4661"/>
    <w:rsid w:val="00CC7C1F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EE6579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66E25-DF89-4BEE-8572-4BE9FF3E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169</TotalTime>
  <Pages>2</Pages>
  <Words>131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21</cp:revision>
  <cp:lastPrinted>2011-03-04T18:27:00Z</cp:lastPrinted>
  <dcterms:created xsi:type="dcterms:W3CDTF">2011-03-04T18:31:00Z</dcterms:created>
  <dcterms:modified xsi:type="dcterms:W3CDTF">2020-07-10T15:27:00Z</dcterms:modified>
</cp:coreProperties>
</file>